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F8C7D" w14:textId="6CA93AB2" w:rsidR="00BA00AB" w:rsidRDefault="00CA53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ROSSEDALE</w:t>
      </w:r>
      <w:r>
        <w:rPr>
          <w:rFonts w:ascii="Times New Roman" w:hAnsi="Times New Roman" w:cs="Times New Roman"/>
          <w:sz w:val="24"/>
          <w:szCs w:val="24"/>
        </w:rPr>
        <w:t xml:space="preserve">     (d.1466)</w:t>
      </w:r>
    </w:p>
    <w:p w14:paraId="333DB5E0" w14:textId="6E314480" w:rsidR="00CA530A" w:rsidRDefault="00CA53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Weaverthorpe, Yorkshire.</w:t>
      </w:r>
    </w:p>
    <w:p w14:paraId="731DCFD1" w14:textId="59BA85BA" w:rsidR="00CA530A" w:rsidRDefault="00CA53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A913B3" w14:textId="68659FC7" w:rsidR="00CA530A" w:rsidRDefault="00CA53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AF88C3" w14:textId="525D264F" w:rsidR="00CA530A" w:rsidRDefault="00CA53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Jan.1465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p.140)</w:t>
      </w:r>
    </w:p>
    <w:p w14:paraId="5A9384FB" w14:textId="199F44CD" w:rsidR="00CA530A" w:rsidRDefault="00CA53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0E1F3DA0" w14:textId="5F8BCBBC" w:rsidR="00CA530A" w:rsidRDefault="00CA53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13D65F" w14:textId="4113C3A4" w:rsidR="00CA530A" w:rsidRDefault="00CA53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454F35" w14:textId="6A11AE7A" w:rsidR="00CA530A" w:rsidRPr="00CA530A" w:rsidRDefault="00CA53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2021</w:t>
      </w:r>
    </w:p>
    <w:sectPr w:rsidR="00CA530A" w:rsidRPr="00CA53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9DF73" w14:textId="77777777" w:rsidR="00CA530A" w:rsidRDefault="00CA530A" w:rsidP="009139A6">
      <w:r>
        <w:separator/>
      </w:r>
    </w:p>
  </w:endnote>
  <w:endnote w:type="continuationSeparator" w:id="0">
    <w:p w14:paraId="6E6FCA44" w14:textId="77777777" w:rsidR="00CA530A" w:rsidRDefault="00CA53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0D3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B1C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F25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D4BC9" w14:textId="77777777" w:rsidR="00CA530A" w:rsidRDefault="00CA530A" w:rsidP="009139A6">
      <w:r>
        <w:separator/>
      </w:r>
    </w:p>
  </w:footnote>
  <w:footnote w:type="continuationSeparator" w:id="0">
    <w:p w14:paraId="48C7E6CB" w14:textId="77777777" w:rsidR="00CA530A" w:rsidRDefault="00CA53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C2A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CA7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5BE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0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530A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E9DEE"/>
  <w15:chartTrackingRefBased/>
  <w15:docId w15:val="{D1E1DE5F-3478-4AAA-8FA4-6E6247B9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2021-10-17T16:06:00Z</dcterms:created>
  <dcterms:modified xsi:type="dcterms:W3CDTF">2021-10-17T16:10:00Z</dcterms:modified>
</cp:coreProperties>
</file>